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EF928" w14:textId="77777777" w:rsidR="009C715C" w:rsidRDefault="009C715C" w:rsidP="009C71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BASSYNGBURN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EF91EFD" w14:textId="77777777" w:rsidR="009C715C" w:rsidRDefault="009C715C" w:rsidP="009C715C">
      <w:pPr>
        <w:rPr>
          <w:rFonts w:ascii="Times New Roman" w:hAnsi="Times New Roman" w:cs="Times New Roman"/>
        </w:rPr>
      </w:pPr>
    </w:p>
    <w:p w14:paraId="6626B73C" w14:textId="77777777" w:rsidR="009C715C" w:rsidRDefault="009C715C" w:rsidP="009C715C">
      <w:pPr>
        <w:rPr>
          <w:rFonts w:ascii="Times New Roman" w:hAnsi="Times New Roman" w:cs="Times New Roman"/>
        </w:rPr>
      </w:pPr>
    </w:p>
    <w:p w14:paraId="76506537" w14:textId="77777777" w:rsidR="009C715C" w:rsidRDefault="009C715C" w:rsidP="009C71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John Sturgeon(q.v.), John Cutler(q.v.), William </w:t>
      </w:r>
      <w:proofErr w:type="spellStart"/>
      <w:r>
        <w:rPr>
          <w:rFonts w:ascii="Times New Roman" w:hAnsi="Times New Roman" w:cs="Times New Roman"/>
        </w:rPr>
        <w:t>Crewell</w:t>
      </w:r>
      <w:proofErr w:type="spellEnd"/>
      <w:r>
        <w:rPr>
          <w:rFonts w:ascii="Times New Roman" w:hAnsi="Times New Roman" w:cs="Times New Roman"/>
        </w:rPr>
        <w:t>(q.v.) and</w:t>
      </w:r>
    </w:p>
    <w:p w14:paraId="0547E8D1" w14:textId="77777777" w:rsidR="009C715C" w:rsidRDefault="009C715C" w:rsidP="009C71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Radyngton</w:t>
      </w:r>
      <w:proofErr w:type="spellEnd"/>
      <w:r>
        <w:rPr>
          <w:rFonts w:ascii="Times New Roman" w:hAnsi="Times New Roman" w:cs="Times New Roman"/>
        </w:rPr>
        <w:t xml:space="preserve">(q.v.) made a plaint of debt against Margaret </w:t>
      </w:r>
      <w:proofErr w:type="spellStart"/>
      <w:r>
        <w:rPr>
          <w:rFonts w:ascii="Times New Roman" w:hAnsi="Times New Roman" w:cs="Times New Roman"/>
        </w:rPr>
        <w:t>Colte</w:t>
      </w:r>
      <w:proofErr w:type="spellEnd"/>
      <w:r>
        <w:rPr>
          <w:rFonts w:ascii="Times New Roman" w:hAnsi="Times New Roman" w:cs="Times New Roman"/>
        </w:rPr>
        <w:t>(q.v.),</w:t>
      </w:r>
    </w:p>
    <w:p w14:paraId="32BB5AE4" w14:textId="77777777" w:rsidR="009C715C" w:rsidRDefault="009C715C" w:rsidP="009C71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Cokfield</w:t>
      </w:r>
      <w:proofErr w:type="spellEnd"/>
      <w:r>
        <w:rPr>
          <w:rFonts w:ascii="Times New Roman" w:hAnsi="Times New Roman" w:cs="Times New Roman"/>
        </w:rPr>
        <w:t>(q.v.), John Adams(q.v.), John Lawrence(q.v.), John Lokey(q.v.)</w:t>
      </w:r>
    </w:p>
    <w:p w14:paraId="589AA2CF" w14:textId="77777777" w:rsidR="009C715C" w:rsidRDefault="009C715C" w:rsidP="009C71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William Baker(q.v.).</w:t>
      </w:r>
    </w:p>
    <w:p w14:paraId="3F64D211" w14:textId="77777777" w:rsidR="009C715C" w:rsidRDefault="009C715C" w:rsidP="009C715C">
      <w:pPr>
        <w:rPr>
          <w:rFonts w:ascii="Times New Roman" w:eastAsia="HGPSoeiKakugothicUB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eastAsia="HGPSoeiKakugothicUB" w:hAnsi="Times New Roman" w:cs="Times New Roman"/>
        </w:rPr>
        <w:t>(</w:t>
      </w:r>
      <w:hyperlink r:id="rId6" w:history="1">
        <w:r w:rsidRPr="008D1A87">
          <w:rPr>
            <w:rStyle w:val="Hyperlink"/>
            <w:rFonts w:ascii="Times New Roman" w:eastAsia="HGPSoeiKakugothicUB" w:hAnsi="Times New Roman" w:cs="Times New Roman"/>
          </w:rPr>
          <w:t>http://aalt.law.uh.edu/Indices/CP40Indices/CP40no888Pl.htm</w:t>
        </w:r>
      </w:hyperlink>
      <w:r>
        <w:rPr>
          <w:rFonts w:ascii="Times New Roman" w:eastAsia="HGPSoeiKakugothicUB" w:hAnsi="Times New Roman" w:cs="Times New Roman"/>
        </w:rPr>
        <w:t>)</w:t>
      </w:r>
    </w:p>
    <w:p w14:paraId="19DB9B1D" w14:textId="77777777" w:rsidR="009C715C" w:rsidRDefault="009C715C" w:rsidP="009C715C">
      <w:pPr>
        <w:rPr>
          <w:rFonts w:ascii="Times New Roman" w:hAnsi="Times New Roman" w:cs="Times New Roman"/>
        </w:rPr>
      </w:pPr>
    </w:p>
    <w:p w14:paraId="18DA5F36" w14:textId="77777777" w:rsidR="009C715C" w:rsidRDefault="009C715C" w:rsidP="009C715C">
      <w:pPr>
        <w:rPr>
          <w:rFonts w:ascii="Times New Roman" w:hAnsi="Times New Roman" w:cs="Times New Roman"/>
        </w:rPr>
      </w:pPr>
    </w:p>
    <w:p w14:paraId="0C834C86" w14:textId="77777777" w:rsidR="009C715C" w:rsidRDefault="009C715C" w:rsidP="009C71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February 2019</w:t>
      </w:r>
    </w:p>
    <w:p w14:paraId="1E8371DF" w14:textId="77777777" w:rsidR="006B2F86" w:rsidRPr="00E71FC3" w:rsidRDefault="009C715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27936" w14:textId="77777777" w:rsidR="009C715C" w:rsidRDefault="009C715C" w:rsidP="00E71FC3">
      <w:r>
        <w:separator/>
      </w:r>
    </w:p>
  </w:endnote>
  <w:endnote w:type="continuationSeparator" w:id="0">
    <w:p w14:paraId="6471FEFE" w14:textId="77777777" w:rsidR="009C715C" w:rsidRDefault="009C715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GPSoeiKakugothicUB"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6624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43EAC" w14:textId="77777777" w:rsidR="009C715C" w:rsidRDefault="009C715C" w:rsidP="00E71FC3">
      <w:r>
        <w:separator/>
      </w:r>
    </w:p>
  </w:footnote>
  <w:footnote w:type="continuationSeparator" w:id="0">
    <w:p w14:paraId="1C12DF08" w14:textId="77777777" w:rsidR="009C715C" w:rsidRDefault="009C715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15C"/>
    <w:rsid w:val="001A7C09"/>
    <w:rsid w:val="00577BD5"/>
    <w:rsid w:val="00656CBA"/>
    <w:rsid w:val="006A1F77"/>
    <w:rsid w:val="00733BE7"/>
    <w:rsid w:val="009C715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A258C"/>
  <w15:chartTrackingRefBased/>
  <w15:docId w15:val="{A5E372D2-B25D-4858-96A1-0F975DEE1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715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C71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2019-02-05T19:29:00Z</dcterms:created>
  <dcterms:modified xsi:type="dcterms:W3CDTF">2019-02-05T19:30:00Z</dcterms:modified>
</cp:coreProperties>
</file>